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3D1CF632" w:rsidR="00505FE4" w:rsidRPr="00270990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270990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70990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270990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270990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27099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0990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32BD5B4D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Kod modułu:</w:t>
            </w:r>
            <w:r w:rsidR="00A277D9" w:rsidRPr="00270990">
              <w:rPr>
                <w:sz w:val="24"/>
                <w:szCs w:val="24"/>
              </w:rPr>
              <w:t xml:space="preserve"> M2</w:t>
            </w:r>
            <w:r w:rsidR="00503F01" w:rsidRPr="00270990">
              <w:rPr>
                <w:sz w:val="24"/>
                <w:szCs w:val="24"/>
              </w:rPr>
              <w:t>4</w:t>
            </w:r>
          </w:p>
        </w:tc>
      </w:tr>
      <w:tr w:rsidR="00505FE4" w:rsidRPr="00270990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270990" w:rsidRDefault="00505FE4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27099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0990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4BCB2613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Kod przedmiotu:</w:t>
            </w:r>
            <w:r w:rsidR="00A277D9" w:rsidRPr="00270990">
              <w:rPr>
                <w:sz w:val="24"/>
                <w:szCs w:val="24"/>
              </w:rPr>
              <w:t xml:space="preserve"> M2</w:t>
            </w:r>
            <w:r w:rsidR="00503F01" w:rsidRPr="00270990">
              <w:rPr>
                <w:sz w:val="24"/>
                <w:szCs w:val="24"/>
              </w:rPr>
              <w:t>4</w:t>
            </w:r>
          </w:p>
        </w:tc>
      </w:tr>
      <w:tr w:rsidR="00505FE4" w:rsidRPr="00270990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270990" w:rsidRDefault="00A0655B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270990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270990" w:rsidRDefault="00505FE4" w:rsidP="00F77DC4">
            <w:r w:rsidRPr="00270990">
              <w:rPr>
                <w:sz w:val="24"/>
                <w:szCs w:val="24"/>
              </w:rPr>
              <w:t>Nazwa kierunku:</w:t>
            </w:r>
            <w:r w:rsidR="00A277D9" w:rsidRPr="00270990">
              <w:t xml:space="preserve"> </w:t>
            </w:r>
          </w:p>
          <w:p w14:paraId="3AA082A3" w14:textId="35922C9D" w:rsidR="00505FE4" w:rsidRPr="00270990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270990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270990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Nazwa specjalności:</w:t>
            </w:r>
            <w:r w:rsidR="00A0655B" w:rsidRPr="00270990">
              <w:rPr>
                <w:sz w:val="24"/>
                <w:szCs w:val="24"/>
              </w:rPr>
              <w:t xml:space="preserve"> /niewłaściwe skasować/</w:t>
            </w:r>
          </w:p>
          <w:p w14:paraId="1AFC7CF8" w14:textId="541E85AE" w:rsidR="00505FE4" w:rsidRPr="00270990" w:rsidRDefault="00A0655B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Administracja systemów i sieci komputerowych</w:t>
            </w:r>
            <w:r w:rsidRPr="00270990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270990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Forma studiów:</w:t>
            </w:r>
          </w:p>
          <w:p w14:paraId="3D65577E" w14:textId="66342D38" w:rsidR="00505FE4" w:rsidRPr="00270990" w:rsidRDefault="00503F01" w:rsidP="00F77DC4">
            <w:pPr>
              <w:rPr>
                <w:b/>
                <w:bCs/>
                <w:sz w:val="24"/>
                <w:szCs w:val="24"/>
              </w:rPr>
            </w:pPr>
            <w:r w:rsidRPr="00270990">
              <w:rPr>
                <w:b/>
                <w:bCs/>
                <w:sz w:val="24"/>
                <w:szCs w:val="24"/>
              </w:rPr>
              <w:t>nie</w:t>
            </w:r>
            <w:r w:rsidR="00A277D9" w:rsidRPr="0027099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27099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0990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27099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0990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270990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Rok / semestr: </w:t>
            </w:r>
          </w:p>
          <w:p w14:paraId="3CB15239" w14:textId="63DF4EA0" w:rsidR="00505FE4" w:rsidRPr="00270990" w:rsidRDefault="00EF0F16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2</w:t>
            </w:r>
            <w:r w:rsidR="00A277D9" w:rsidRPr="00270990">
              <w:rPr>
                <w:b/>
                <w:sz w:val="24"/>
                <w:szCs w:val="24"/>
              </w:rPr>
              <w:t>/</w:t>
            </w:r>
            <w:r w:rsidRPr="0027099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270990" w:rsidRDefault="00A277D9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270990" w:rsidRDefault="00A277D9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270990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inne </w:t>
            </w:r>
            <w:r w:rsidRPr="00270990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270990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2709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270990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2709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2709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2709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2709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270990" w:rsidRDefault="00505FE4" w:rsidP="00505FE4">
      <w:pPr>
        <w:rPr>
          <w:sz w:val="24"/>
          <w:szCs w:val="24"/>
        </w:rPr>
      </w:pPr>
    </w:p>
    <w:p w14:paraId="41944FDE" w14:textId="77777777" w:rsidR="00505FE4" w:rsidRPr="0027099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270990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Koordynator przedmiotu / modułu</w:t>
            </w:r>
            <w:r w:rsidRPr="00270990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270990" w:rsidRDefault="00A277D9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270990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270990" w:rsidRDefault="00505FE4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Prowadzący zajęcia</w:t>
            </w:r>
            <w:r w:rsidRPr="00270990">
              <w:t>*</w:t>
            </w:r>
          </w:p>
          <w:p w14:paraId="33A5099A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270990" w:rsidRDefault="00A277D9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270990">
              <w:rPr>
                <w:sz w:val="24"/>
                <w:szCs w:val="24"/>
              </w:rPr>
              <w:t>Zumkowska</w:t>
            </w:r>
            <w:proofErr w:type="spellEnd"/>
            <w:r w:rsidRPr="00270990">
              <w:rPr>
                <w:sz w:val="24"/>
                <w:szCs w:val="24"/>
              </w:rPr>
              <w:t xml:space="preserve">, mgr Edyta Kaczyńska, </w:t>
            </w:r>
            <w:r w:rsidR="0028044B" w:rsidRPr="00270990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270990">
              <w:rPr>
                <w:sz w:val="24"/>
                <w:szCs w:val="24"/>
              </w:rPr>
              <w:t>Pychyński</w:t>
            </w:r>
            <w:proofErr w:type="spellEnd"/>
            <w:r w:rsidR="0028044B" w:rsidRPr="00270990">
              <w:rPr>
                <w:sz w:val="24"/>
                <w:szCs w:val="24"/>
              </w:rPr>
              <w:t xml:space="preserve">, </w:t>
            </w:r>
            <w:r w:rsidRPr="00270990">
              <w:rPr>
                <w:sz w:val="24"/>
                <w:szCs w:val="24"/>
              </w:rPr>
              <w:t>mgr Stella Santiago</w:t>
            </w:r>
          </w:p>
        </w:tc>
      </w:tr>
      <w:tr w:rsidR="00505FE4" w:rsidRPr="00270990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27099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5C423C6A" w:rsidR="00505FE4" w:rsidRPr="00270990" w:rsidRDefault="00A277D9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505FE4" w:rsidRPr="00270990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27099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270990" w:rsidRDefault="00EF0F16" w:rsidP="00F77DC4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27099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7099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27099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7099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27099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270990" w14:paraId="7B035BC5" w14:textId="77777777" w:rsidTr="23929D65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270990" w14:paraId="66D79990" w14:textId="77777777" w:rsidTr="23929D6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270990" w:rsidRDefault="00505FE4" w:rsidP="00F77DC4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270990" w:rsidRDefault="00505FE4" w:rsidP="00F77DC4">
            <w:pPr>
              <w:jc w:val="center"/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270990" w:rsidRDefault="00505FE4" w:rsidP="00F77DC4">
            <w:pPr>
              <w:jc w:val="center"/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uczenia się</w:t>
            </w:r>
          </w:p>
        </w:tc>
      </w:tr>
      <w:tr w:rsidR="0028044B" w:rsidRPr="00270990" w14:paraId="6D88089A" w14:textId="77777777" w:rsidTr="23929D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34FAE" w14:textId="437F2218" w:rsidR="0028044B" w:rsidRPr="00270990" w:rsidRDefault="007C5C83" w:rsidP="0028044B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Potrafi skutecznie w</w:t>
            </w:r>
            <w:r w:rsidR="0028044B" w:rsidRPr="00270990">
              <w:rPr>
                <w:sz w:val="24"/>
                <w:szCs w:val="24"/>
              </w:rPr>
              <w:t>yszuk</w:t>
            </w:r>
            <w:r w:rsidRPr="00270990">
              <w:rPr>
                <w:sz w:val="24"/>
                <w:szCs w:val="24"/>
              </w:rPr>
              <w:t>iwać</w:t>
            </w:r>
            <w:r w:rsidR="0028044B" w:rsidRPr="00270990">
              <w:rPr>
                <w:sz w:val="24"/>
                <w:szCs w:val="24"/>
              </w:rPr>
              <w:t>, klasyfik</w:t>
            </w:r>
            <w:r w:rsidRPr="00270990">
              <w:rPr>
                <w:sz w:val="24"/>
                <w:szCs w:val="24"/>
              </w:rPr>
              <w:t>ować</w:t>
            </w:r>
            <w:r w:rsidR="0028044B" w:rsidRPr="00270990">
              <w:rPr>
                <w:sz w:val="24"/>
                <w:szCs w:val="24"/>
              </w:rPr>
              <w:t xml:space="preserve"> i porządk</w:t>
            </w:r>
            <w:r w:rsidRPr="00270990">
              <w:rPr>
                <w:sz w:val="24"/>
                <w:szCs w:val="24"/>
              </w:rPr>
              <w:t>ować</w:t>
            </w:r>
            <w:r w:rsidR="0028044B" w:rsidRPr="00270990">
              <w:rPr>
                <w:sz w:val="24"/>
                <w:szCs w:val="24"/>
              </w:rPr>
              <w:t xml:space="preserve"> informacje potrzebne do konstruowania </w:t>
            </w:r>
            <w:r w:rsidR="546A75C7" w:rsidRPr="00270990">
              <w:rPr>
                <w:sz w:val="24"/>
                <w:szCs w:val="24"/>
              </w:rPr>
              <w:t xml:space="preserve">bardziej </w:t>
            </w:r>
            <w:r w:rsidR="21AB02EF" w:rsidRPr="00270990">
              <w:rPr>
                <w:sz w:val="24"/>
                <w:szCs w:val="24"/>
              </w:rPr>
              <w:t xml:space="preserve">złożonych </w:t>
            </w:r>
            <w:r w:rsidR="0028044B" w:rsidRPr="00270990">
              <w:rPr>
                <w:sz w:val="24"/>
                <w:szCs w:val="24"/>
              </w:rPr>
              <w:t>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K_U01</w:t>
            </w:r>
          </w:p>
        </w:tc>
      </w:tr>
      <w:tr w:rsidR="0028044B" w:rsidRPr="00270990" w14:paraId="76A0E920" w14:textId="77777777" w:rsidTr="23929D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DCB28" w14:textId="12D9BA60" w:rsidR="0028044B" w:rsidRPr="00270990" w:rsidRDefault="007C5C83" w:rsidP="0028044B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Potrafi konstruować</w:t>
            </w:r>
            <w:r w:rsidR="0028044B" w:rsidRPr="00270990">
              <w:rPr>
                <w:sz w:val="24"/>
                <w:szCs w:val="24"/>
              </w:rPr>
              <w:t xml:space="preserve"> </w:t>
            </w:r>
            <w:r w:rsidR="3D6611BA" w:rsidRPr="00270990">
              <w:rPr>
                <w:sz w:val="24"/>
                <w:szCs w:val="24"/>
              </w:rPr>
              <w:t>logiczne</w:t>
            </w:r>
            <w:r w:rsidR="0028044B" w:rsidRPr="00270990">
              <w:rPr>
                <w:sz w:val="24"/>
                <w:szCs w:val="24"/>
              </w:rPr>
              <w:t xml:space="preserve"> wypowiedzi pisemne stosując zróżnicowane struktury językowe adekwatne do tematu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784DD" w14:textId="5CF27F82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K_U04, K_U05</w:t>
            </w:r>
          </w:p>
        </w:tc>
      </w:tr>
      <w:tr w:rsidR="0028044B" w:rsidRPr="00270990" w14:paraId="202121D9" w14:textId="77777777" w:rsidTr="23929D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10685" w14:textId="64FD7D7C" w:rsidR="0028044B" w:rsidRPr="00270990" w:rsidRDefault="007C5C83" w:rsidP="0028044B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Potrafi f</w:t>
            </w:r>
            <w:r w:rsidR="0028044B" w:rsidRPr="00270990">
              <w:rPr>
                <w:sz w:val="24"/>
                <w:szCs w:val="24"/>
              </w:rPr>
              <w:t>ormuł</w:t>
            </w:r>
            <w:r w:rsidRPr="00270990">
              <w:rPr>
                <w:sz w:val="24"/>
                <w:szCs w:val="24"/>
              </w:rPr>
              <w:t>ować</w:t>
            </w:r>
            <w:r w:rsidR="0028044B" w:rsidRPr="00270990">
              <w:rPr>
                <w:sz w:val="24"/>
                <w:szCs w:val="24"/>
              </w:rPr>
              <w:t xml:space="preserve"> </w:t>
            </w:r>
            <w:r w:rsidR="41DC5EBC" w:rsidRPr="00270990">
              <w:rPr>
                <w:sz w:val="24"/>
                <w:szCs w:val="24"/>
              </w:rPr>
              <w:t xml:space="preserve">spójne </w:t>
            </w:r>
            <w:r w:rsidR="0028044B" w:rsidRPr="00270990">
              <w:rPr>
                <w:sz w:val="24"/>
                <w:szCs w:val="24"/>
              </w:rPr>
              <w:t>wypowiedzi ustne z zastosowaniem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K_U04, K_U05</w:t>
            </w:r>
          </w:p>
        </w:tc>
      </w:tr>
      <w:tr w:rsidR="0028044B" w:rsidRPr="00270990" w14:paraId="728C2D25" w14:textId="77777777" w:rsidTr="23929D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0A9FCE" w14:textId="3AC4588A" w:rsidR="0028044B" w:rsidRPr="00270990" w:rsidRDefault="0028044B" w:rsidP="0028044B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</w:t>
            </w:r>
            <w:r w:rsidR="007C5C83" w:rsidRPr="00270990">
              <w:rPr>
                <w:sz w:val="24"/>
                <w:szCs w:val="24"/>
              </w:rPr>
              <w:t>otrafi p</w:t>
            </w:r>
            <w:r w:rsidRPr="00270990">
              <w:rPr>
                <w:sz w:val="24"/>
                <w:szCs w:val="24"/>
              </w:rPr>
              <w:t>osług</w:t>
            </w:r>
            <w:r w:rsidR="007C5C83" w:rsidRPr="00270990">
              <w:rPr>
                <w:sz w:val="24"/>
                <w:szCs w:val="24"/>
              </w:rPr>
              <w:t>iwać</w:t>
            </w:r>
            <w:r w:rsidRPr="00270990">
              <w:rPr>
                <w:sz w:val="24"/>
                <w:szCs w:val="24"/>
              </w:rPr>
              <w:t xml:space="preserve"> się językiem angielskim (wykorzystując wszystkie umiejętności językowe: czytanie i słuchanie ze zrozumieniem, mówienie oraz pisanie) w zakresie </w:t>
            </w:r>
            <w:r w:rsidR="5F3AE932" w:rsidRPr="00270990">
              <w:rPr>
                <w:sz w:val="24"/>
                <w:szCs w:val="24"/>
              </w:rPr>
              <w:t>rozszerzonym</w:t>
            </w:r>
            <w:r w:rsidRPr="00270990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K_U05</w:t>
            </w:r>
          </w:p>
        </w:tc>
      </w:tr>
      <w:tr w:rsidR="0028044B" w:rsidRPr="00270990" w14:paraId="4D622668" w14:textId="77777777" w:rsidTr="23929D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DC7C6" w14:textId="19FFDB95" w:rsidR="0028044B" w:rsidRPr="00270990" w:rsidRDefault="007C5C83" w:rsidP="0028044B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Wykazuje gotowość do </w:t>
            </w:r>
            <w:r w:rsidR="0028044B" w:rsidRPr="00270990">
              <w:rPr>
                <w:sz w:val="24"/>
                <w:szCs w:val="24"/>
              </w:rPr>
              <w:t>prac</w:t>
            </w:r>
            <w:r w:rsidRPr="00270990">
              <w:rPr>
                <w:sz w:val="24"/>
                <w:szCs w:val="24"/>
              </w:rPr>
              <w:t>y</w:t>
            </w:r>
            <w:r w:rsidR="0028044B" w:rsidRPr="00270990">
              <w:rPr>
                <w:sz w:val="24"/>
                <w:szCs w:val="24"/>
              </w:rPr>
              <w:t xml:space="preserve"> w parach lub w zespole</w:t>
            </w:r>
            <w:r w:rsidRPr="00270990">
              <w:rPr>
                <w:sz w:val="24"/>
                <w:szCs w:val="24"/>
              </w:rPr>
              <w:t xml:space="preserve"> i wspólnego planowania pracy</w:t>
            </w:r>
            <w:r w:rsidR="0028044B" w:rsidRPr="00270990">
              <w:rPr>
                <w:sz w:val="24"/>
                <w:szCs w:val="24"/>
              </w:rPr>
              <w:t xml:space="preserve"> ze świadomością odpowiedzialności za </w:t>
            </w:r>
            <w:r w:rsidRPr="00270990">
              <w:rPr>
                <w:sz w:val="24"/>
                <w:szCs w:val="24"/>
              </w:rPr>
              <w:t>ostateczny kształt wykonanego</w:t>
            </w:r>
            <w:r w:rsidR="0028044B" w:rsidRPr="00270990">
              <w:rPr>
                <w:sz w:val="24"/>
                <w:szCs w:val="24"/>
              </w:rPr>
              <w:t xml:space="preserve"> zadani</w:t>
            </w:r>
            <w:r w:rsidRPr="00270990">
              <w:rPr>
                <w:sz w:val="24"/>
                <w:szCs w:val="24"/>
              </w:rPr>
              <w:t>a</w:t>
            </w:r>
            <w:r w:rsidR="0028044B" w:rsidRPr="00270990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270990" w:rsidRDefault="0028044B" w:rsidP="0028044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K_U02</w:t>
            </w:r>
          </w:p>
        </w:tc>
      </w:tr>
      <w:tr w:rsidR="00505FE4" w:rsidRPr="00270990" w14:paraId="7E086838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270990" w14:paraId="6103DE76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270990" w:rsidRDefault="00505FE4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270990" w14:paraId="2B580E23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270990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270990" w14:paraId="194E36D6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270990" w:rsidRDefault="00505FE4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270990" w14:paraId="050E3655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2209EC6" w14:textId="77777777" w:rsidR="00EF0F16" w:rsidRPr="00270990" w:rsidRDefault="008F3C92" w:rsidP="00EF0F16">
            <w:p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Rozwijanie umiejętności językowych takich jak słuchanie i czytanie ze zrozumieniem, mówienie, pisanie. Rozwijanie kompetencji językowych w zakresie podstawowych struktur gramatycznych i leksykalnych przydatnych w rutynowych sytuacjach komunikacyjnych: </w:t>
            </w:r>
            <w:r w:rsidR="00EF0F16" w:rsidRPr="00270990">
              <w:rPr>
                <w:sz w:val="24"/>
                <w:szCs w:val="24"/>
              </w:rPr>
              <w:t>określanie i opisywanie swoich obowiązków, umiejętności, ograniczeń, zainteresowań, talentów. Wyrażanie subiektywnych emocji, argumentowanie, uzasadnianie i ocenianie sytuacji i zdarzeń w zakresie tematów związanych z życiem codziennym i zawodowym.</w:t>
            </w:r>
          </w:p>
          <w:p w14:paraId="689A5DD2" w14:textId="730CB6C4" w:rsidR="00505FE4" w:rsidRPr="00270990" w:rsidRDefault="00EF0F16" w:rsidP="00EF0F16">
            <w:pPr>
              <w:rPr>
                <w:sz w:val="22"/>
                <w:szCs w:val="22"/>
              </w:rPr>
            </w:pPr>
            <w:r w:rsidRPr="00270990">
              <w:rPr>
                <w:sz w:val="24"/>
                <w:szCs w:val="24"/>
              </w:rPr>
              <w:t xml:space="preserve">Zapoznanie studentów z podstawowym słownictwem i strukturami leksykalnymi w języku angielskim stosowanymi w obszarze </w:t>
            </w:r>
            <w:r w:rsidR="00503F01" w:rsidRPr="00270990">
              <w:rPr>
                <w:sz w:val="24"/>
                <w:szCs w:val="24"/>
              </w:rPr>
              <w:t>IT:</w:t>
            </w:r>
            <w:r w:rsidRPr="00270990">
              <w:rPr>
                <w:sz w:val="24"/>
                <w:szCs w:val="24"/>
              </w:rPr>
              <w:t xml:space="preserve"> systemy operacyjne, programy i aplikacje, techniki programowania, interfejs użytkownika.</w:t>
            </w:r>
          </w:p>
        </w:tc>
      </w:tr>
      <w:tr w:rsidR="00505FE4" w:rsidRPr="00270990" w14:paraId="78665D17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270990" w:rsidRDefault="00505FE4" w:rsidP="00F77DC4">
            <w:pPr>
              <w:pStyle w:val="Nagwek1"/>
              <w:rPr>
                <w:szCs w:val="24"/>
              </w:rPr>
            </w:pPr>
            <w:r w:rsidRPr="00270990">
              <w:rPr>
                <w:szCs w:val="24"/>
              </w:rPr>
              <w:t>Laboratorium</w:t>
            </w:r>
          </w:p>
        </w:tc>
      </w:tr>
      <w:tr w:rsidR="00505FE4" w:rsidRPr="00270990" w14:paraId="60741EA8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270990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270990" w14:paraId="7916606C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270990" w:rsidRDefault="00505FE4" w:rsidP="00F77DC4">
            <w:pPr>
              <w:pStyle w:val="Nagwek1"/>
              <w:rPr>
                <w:szCs w:val="24"/>
              </w:rPr>
            </w:pPr>
            <w:r w:rsidRPr="00270990">
              <w:rPr>
                <w:szCs w:val="24"/>
              </w:rPr>
              <w:t>Projekt</w:t>
            </w:r>
          </w:p>
        </w:tc>
      </w:tr>
      <w:tr w:rsidR="00505FE4" w:rsidRPr="00270990" w14:paraId="02A15C2A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270990" w14:paraId="16A8B3C3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270990" w:rsidRDefault="00505FE4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270990" w14:paraId="16195E93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270990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270990" w14:paraId="5614B9C3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270990" w:rsidRDefault="00505FE4" w:rsidP="00F77DC4">
            <w:pPr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270990" w14:paraId="21E75088" w14:textId="77777777" w:rsidTr="23929D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270990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27099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270990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27099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C7C9B" w14:textId="1A85BB67" w:rsidR="00503F01" w:rsidRPr="00270990" w:rsidRDefault="00503F01" w:rsidP="00D11207">
            <w:pPr>
              <w:rPr>
                <w:sz w:val="24"/>
                <w:szCs w:val="24"/>
                <w:lang w:val="en-US"/>
              </w:rPr>
            </w:pPr>
            <w:r w:rsidRPr="00270990">
              <w:rPr>
                <w:sz w:val="24"/>
                <w:szCs w:val="24"/>
              </w:rPr>
              <w:t xml:space="preserve">Dubicka I., </w:t>
            </w:r>
            <w:proofErr w:type="spellStart"/>
            <w:r w:rsidRPr="00270990">
              <w:rPr>
                <w:sz w:val="24"/>
                <w:szCs w:val="24"/>
              </w:rPr>
              <w:t>O’Keefe</w:t>
            </w:r>
            <w:proofErr w:type="spellEnd"/>
            <w:r w:rsidRPr="00270990">
              <w:rPr>
                <w:sz w:val="24"/>
                <w:szCs w:val="24"/>
              </w:rPr>
              <w:t xml:space="preserve"> M., </w:t>
            </w:r>
            <w:proofErr w:type="spellStart"/>
            <w:r w:rsidRPr="00270990">
              <w:rPr>
                <w:i/>
                <w:iCs/>
                <w:sz w:val="24"/>
                <w:szCs w:val="24"/>
              </w:rPr>
              <w:t>Lifestyle</w:t>
            </w:r>
            <w:proofErr w:type="spellEnd"/>
            <w:r w:rsidRPr="00270990">
              <w:rPr>
                <w:i/>
                <w:iCs/>
                <w:sz w:val="24"/>
                <w:szCs w:val="24"/>
              </w:rPr>
              <w:t xml:space="preserve">.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English for work socializing &amp; travel. Intermediate</w:t>
            </w:r>
            <w:r w:rsidRPr="00270990">
              <w:rPr>
                <w:sz w:val="24"/>
                <w:szCs w:val="24"/>
                <w:lang w:val="en-US"/>
              </w:rPr>
              <w:t>, Pearson Education Limited, 2010</w:t>
            </w:r>
          </w:p>
          <w:p w14:paraId="6ACC003C" w14:textId="2E5D0884" w:rsidR="00D11207" w:rsidRPr="00270990" w:rsidRDefault="00D11207" w:rsidP="00D11207">
            <w:pPr>
              <w:rPr>
                <w:sz w:val="24"/>
                <w:szCs w:val="24"/>
                <w:lang w:val="en-US"/>
              </w:rPr>
            </w:pPr>
            <w:r w:rsidRPr="00270990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270990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270990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270990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270990">
              <w:rPr>
                <w:sz w:val="24"/>
                <w:szCs w:val="24"/>
                <w:lang w:val="en-US"/>
              </w:rPr>
              <w:t xml:space="preserve"> C., Latham-Koenig C.,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270990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270990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270990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270990">
              <w:rPr>
                <w:sz w:val="24"/>
                <w:szCs w:val="24"/>
                <w:lang w:val="en-US"/>
              </w:rPr>
              <w:t xml:space="preserve"> C., Latham-Koenig C.,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270990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72EF8D7E" w14:textId="1D1AF606" w:rsidR="00503F01" w:rsidRPr="00270990" w:rsidRDefault="00503F01" w:rsidP="00D11207">
            <w:pPr>
              <w:rPr>
                <w:sz w:val="24"/>
                <w:szCs w:val="24"/>
                <w:lang w:val="en-US"/>
              </w:rPr>
            </w:pPr>
            <w:r w:rsidRPr="00270990">
              <w:rPr>
                <w:sz w:val="24"/>
                <w:szCs w:val="24"/>
                <w:lang w:val="en-US"/>
              </w:rPr>
              <w:t xml:space="preserve">Grant D., Hudson J.,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Business Result. Pre-intermediate</w:t>
            </w:r>
            <w:r w:rsidRPr="00270990">
              <w:rPr>
                <w:sz w:val="24"/>
                <w:szCs w:val="24"/>
                <w:lang w:val="en-US"/>
              </w:rPr>
              <w:t>, Oxford University Press, 2009</w:t>
            </w:r>
          </w:p>
          <w:p w14:paraId="33A2EA67" w14:textId="3550AC52" w:rsidR="00D11207" w:rsidRPr="00270990" w:rsidRDefault="00D11207" w:rsidP="00D11207">
            <w:pPr>
              <w:rPr>
                <w:sz w:val="24"/>
                <w:szCs w:val="24"/>
                <w:lang w:val="en-US"/>
              </w:rPr>
            </w:pPr>
            <w:r w:rsidRPr="00270990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270990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270990" w:rsidRDefault="00D11207" w:rsidP="00D11207">
            <w:pPr>
              <w:rPr>
                <w:sz w:val="24"/>
                <w:szCs w:val="24"/>
                <w:lang w:val="en-US"/>
              </w:rPr>
            </w:pPr>
            <w:r w:rsidRPr="00270990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270990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009A639A" w:rsidR="00505FE4" w:rsidRPr="00270990" w:rsidRDefault="00D11207" w:rsidP="00D11207">
            <w:pPr>
              <w:rPr>
                <w:sz w:val="24"/>
                <w:szCs w:val="24"/>
                <w:lang w:val="en-US"/>
              </w:rPr>
            </w:pPr>
            <w:r w:rsidRPr="00270990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270990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270990">
              <w:rPr>
                <w:sz w:val="24"/>
                <w:szCs w:val="24"/>
                <w:lang w:val="en-US"/>
              </w:rPr>
              <w:t xml:space="preserve"> Jerry, Kennedy Will,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270990">
              <w:rPr>
                <w:sz w:val="24"/>
                <w:szCs w:val="24"/>
                <w:lang w:val="en-US"/>
              </w:rPr>
              <w:t xml:space="preserve">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EF0F16" w:rsidRPr="00270990">
              <w:rPr>
                <w:i/>
                <w:iCs/>
                <w:sz w:val="24"/>
                <w:szCs w:val="24"/>
                <w:lang w:val="en-US"/>
              </w:rPr>
              <w:t>2</w:t>
            </w:r>
            <w:r w:rsidRPr="00270990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270990" w:rsidRDefault="00D11207" w:rsidP="00D11207">
            <w:pPr>
              <w:rPr>
                <w:sz w:val="24"/>
                <w:szCs w:val="24"/>
                <w:lang w:val="en-US"/>
              </w:rPr>
            </w:pPr>
            <w:r w:rsidRPr="00270990">
              <w:rPr>
                <w:sz w:val="24"/>
                <w:szCs w:val="24"/>
                <w:lang w:val="en-US"/>
              </w:rPr>
              <w:t xml:space="preserve">Marks, J.,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270990">
              <w:rPr>
                <w:sz w:val="24"/>
                <w:szCs w:val="24"/>
                <w:lang w:val="en-US"/>
              </w:rPr>
              <w:t xml:space="preserve">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270990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46118D" w14:paraId="21483C4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27099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270990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270990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270990">
              <w:rPr>
                <w:sz w:val="24"/>
                <w:szCs w:val="24"/>
                <w:lang w:val="en-US"/>
              </w:rPr>
              <w:t xml:space="preserve"> E.H., McEwan J.,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270990">
              <w:rPr>
                <w:sz w:val="24"/>
                <w:szCs w:val="24"/>
                <w:lang w:val="en-US"/>
              </w:rPr>
              <w:t xml:space="preserve">. </w:t>
            </w:r>
            <w:r w:rsidRPr="00270990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270990">
              <w:rPr>
                <w:sz w:val="24"/>
                <w:szCs w:val="24"/>
                <w:lang w:val="en-US"/>
              </w:rPr>
              <w:t>,</w:t>
            </w:r>
            <w:r w:rsidRPr="00270990">
              <w:rPr>
                <w:lang w:val="en-US"/>
              </w:rPr>
              <w:t xml:space="preserve"> </w:t>
            </w:r>
            <w:r w:rsidRPr="00270990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270990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270990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270990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270990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270990">
              <w:rPr>
                <w:sz w:val="24"/>
                <w:szCs w:val="24"/>
                <w:lang w:val="en-US"/>
              </w:rPr>
              <w:t xml:space="preserve">, </w:t>
            </w:r>
            <w:r w:rsidR="00D11207" w:rsidRPr="00270990">
              <w:rPr>
                <w:sz w:val="24"/>
                <w:szCs w:val="24"/>
                <w:lang w:val="en-US"/>
              </w:rPr>
              <w:t>Oxford University Press, 2003.</w:t>
            </w:r>
          </w:p>
          <w:p w14:paraId="5F1E1281" w14:textId="11479151" w:rsidR="00540932" w:rsidRPr="00270990" w:rsidRDefault="0046118D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270990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270990" w:rsidRDefault="0046118D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270990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74A60CDC" w14:textId="1F8A38EE" w:rsidR="00540932" w:rsidRPr="00270990" w:rsidRDefault="00540932" w:rsidP="007E1E63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270990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270990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270990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27099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27099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audio-</w:t>
            </w:r>
            <w:proofErr w:type="spellStart"/>
            <w:r w:rsidRPr="00270990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27099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27099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metody podające: instruktaż, objaśnienia, praca z podręcznikiem</w:t>
            </w:r>
          </w:p>
          <w:p w14:paraId="0CCFD6A8" w14:textId="64E12C83" w:rsidR="007E1E63" w:rsidRPr="0027099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lastRenderedPageBreak/>
              <w:t>dyskusje, symulacje, dialogi, dryle</w:t>
            </w:r>
          </w:p>
          <w:p w14:paraId="1C6AA361" w14:textId="2D758810" w:rsidR="007E1E63" w:rsidRPr="0027099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27099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270990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270990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27099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270990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270990" w:rsidRDefault="00505FE4" w:rsidP="00505FE4">
      <w:pPr>
        <w:rPr>
          <w:sz w:val="22"/>
          <w:szCs w:val="22"/>
        </w:rPr>
      </w:pPr>
      <w:r w:rsidRPr="00270990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270990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270990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270990" w:rsidRDefault="00505FE4" w:rsidP="00F77DC4">
            <w:pPr>
              <w:jc w:val="center"/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270990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270990" w:rsidRDefault="00505FE4" w:rsidP="00F77DC4">
            <w:pPr>
              <w:jc w:val="center"/>
              <w:rPr>
                <w:sz w:val="18"/>
                <w:szCs w:val="18"/>
              </w:rPr>
            </w:pPr>
            <w:r w:rsidRPr="00270990">
              <w:rPr>
                <w:sz w:val="18"/>
                <w:szCs w:val="18"/>
              </w:rPr>
              <w:t>Nr efektu uczenia się/grupy efektów</w:t>
            </w:r>
            <w:r w:rsidRPr="00270990">
              <w:rPr>
                <w:sz w:val="18"/>
                <w:szCs w:val="18"/>
              </w:rPr>
              <w:br/>
            </w:r>
          </w:p>
        </w:tc>
      </w:tr>
      <w:tr w:rsidR="00E10767" w:rsidRPr="00270990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3759C2A" w:rsidR="00E10767" w:rsidRPr="00270990" w:rsidRDefault="00E1076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DA5855F" w:rsidR="00E10767" w:rsidRPr="00270990" w:rsidRDefault="00E1076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4, 2</w:t>
            </w:r>
          </w:p>
        </w:tc>
      </w:tr>
      <w:tr w:rsidR="00E10767" w:rsidRPr="00270990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13D401B" w:rsidR="00E10767" w:rsidRPr="00270990" w:rsidRDefault="00E1076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1 wypowiedź ustna związana z tematyką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25D104FB" w:rsidR="00E10767" w:rsidRPr="00270990" w:rsidRDefault="00E1076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1, 3</w:t>
            </w:r>
          </w:p>
        </w:tc>
      </w:tr>
      <w:tr w:rsidR="00E10767" w:rsidRPr="00270990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462C087F" w:rsidR="00E10767" w:rsidRPr="00270990" w:rsidRDefault="00E1076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 xml:space="preserve">1 projekt sprawdzający rozumienie i poprawne użycie słownictwa branżowego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73D3B1B" w:rsidR="00E10767" w:rsidRPr="00270990" w:rsidRDefault="00E1076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1, 2, 3, 5</w:t>
            </w:r>
          </w:p>
        </w:tc>
      </w:tr>
      <w:tr w:rsidR="005D20F7" w:rsidRPr="00270990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270990" w:rsidRDefault="005D20F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270990" w:rsidRDefault="005D20F7" w:rsidP="00E10767">
            <w:pPr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3</w:t>
            </w:r>
          </w:p>
        </w:tc>
      </w:tr>
      <w:tr w:rsidR="00505FE4" w:rsidRPr="00270990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270990" w:rsidRDefault="00505FE4" w:rsidP="00F77DC4">
            <w:pPr>
              <w:rPr>
                <w:sz w:val="22"/>
                <w:szCs w:val="22"/>
              </w:rPr>
            </w:pPr>
            <w:r w:rsidRPr="0027099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270990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270990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270990" w:rsidRDefault="00E10767" w:rsidP="00E10767">
            <w:pPr>
              <w:ind w:left="360"/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270990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270990">
              <w:rPr>
                <w:sz w:val="22"/>
                <w:szCs w:val="22"/>
              </w:rPr>
              <w:t xml:space="preserve">znajomość słownictwa oraz </w:t>
            </w:r>
            <w:r w:rsidRPr="00270990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7520E543" w:rsidR="00107673" w:rsidRPr="00270990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 xml:space="preserve">wypowiedź ustna związana z tematyką zajęć </w:t>
            </w:r>
          </w:p>
          <w:p w14:paraId="3FC2AD58" w14:textId="0A0825D1" w:rsidR="00E10767" w:rsidRPr="00270990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270990">
              <w:rPr>
                <w:sz w:val="22"/>
                <w:szCs w:val="22"/>
              </w:rPr>
              <w:t xml:space="preserve">projekt grupowy z użyciem słownictwa branżowego </w:t>
            </w:r>
          </w:p>
          <w:p w14:paraId="26D02D3B" w14:textId="77777777" w:rsidR="00505FE4" w:rsidRPr="00270990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270990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270990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270990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270990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270990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270990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270990" w:rsidRDefault="00505FE4" w:rsidP="00F77DC4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270990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2709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270990" w:rsidRDefault="00505FE4" w:rsidP="00F77DC4">
            <w:pPr>
              <w:jc w:val="center"/>
            </w:pPr>
            <w:r w:rsidRPr="00270990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270990" w:rsidRDefault="00505FE4" w:rsidP="00F77DC4">
            <w:pPr>
              <w:jc w:val="center"/>
            </w:pPr>
            <w:r w:rsidRPr="00270990">
              <w:t xml:space="preserve">W tym zajęcia powiązane </w:t>
            </w:r>
            <w:r w:rsidRPr="00270990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270990" w:rsidRDefault="00505FE4" w:rsidP="00F77DC4">
            <w:pPr>
              <w:jc w:val="center"/>
              <w:rPr>
                <w:color w:val="FF0000"/>
              </w:rPr>
            </w:pPr>
            <w:r w:rsidRPr="00270990">
              <w:t>W tym udział w zajęciach przeprowadzanych z wykorzystaniem metod i</w:t>
            </w:r>
            <w:r w:rsidR="00A4490B" w:rsidRPr="00270990">
              <w:t> </w:t>
            </w:r>
            <w:r w:rsidRPr="00270990">
              <w:t>technik kształcenia na odległość</w:t>
            </w:r>
          </w:p>
        </w:tc>
      </w:tr>
      <w:tr w:rsidR="00505FE4" w:rsidRPr="00270990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270990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270990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270990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70990">
              <w:rPr>
                <w:sz w:val="24"/>
                <w:szCs w:val="24"/>
              </w:rPr>
              <w:t>Udział w ćwiczeniach audytoryjnych</w:t>
            </w:r>
            <w:r w:rsidRPr="00270990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270990" w:rsidRDefault="00107673" w:rsidP="00A0655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31FB52E2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27099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270990" w:rsidRDefault="00107673" w:rsidP="00A0655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11A76672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27099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Przygotowanie projektu / eseju / itp.</w:t>
            </w:r>
            <w:r w:rsidRPr="0027099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270990" w:rsidRDefault="00107673" w:rsidP="00A0655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5E11DBAF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27099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27099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270990" w:rsidRDefault="00107673" w:rsidP="00A0655B">
            <w:pPr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27099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2709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270990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270990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6E25B238" w:rsidR="00505FE4" w:rsidRPr="00270990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270990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270990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270990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270990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270990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70990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3D689B1B" w:rsidR="00505FE4" w:rsidRPr="00270990" w:rsidRDefault="00270990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70990">
              <w:rPr>
                <w:b/>
                <w:sz w:val="24"/>
                <w:szCs w:val="24"/>
              </w:rPr>
              <w:t>0</w:t>
            </w:r>
            <w:r w:rsidR="0084746A" w:rsidRPr="00270990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270990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27099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27099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270990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270990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270990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270990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70990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270990" w:rsidRDefault="00DB50E0" w:rsidP="00505FE4"/>
    <w:sectPr w:rsidR="00DB50E0" w:rsidRPr="00270990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296AF" w14:textId="77777777" w:rsidR="001834DB" w:rsidRDefault="001834DB" w:rsidP="00505FE4">
      <w:r>
        <w:separator/>
      </w:r>
    </w:p>
  </w:endnote>
  <w:endnote w:type="continuationSeparator" w:id="0">
    <w:p w14:paraId="7D87C182" w14:textId="77777777" w:rsidR="001834DB" w:rsidRDefault="001834D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5976D" w14:textId="77777777" w:rsidR="001834DB" w:rsidRDefault="001834DB" w:rsidP="00505FE4">
      <w:r>
        <w:separator/>
      </w:r>
    </w:p>
  </w:footnote>
  <w:footnote w:type="continuationSeparator" w:id="0">
    <w:p w14:paraId="4751F7F6" w14:textId="77777777" w:rsidR="001834DB" w:rsidRDefault="001834DB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107673"/>
    <w:rsid w:val="001834DB"/>
    <w:rsid w:val="00270990"/>
    <w:rsid w:val="0028044B"/>
    <w:rsid w:val="002A7236"/>
    <w:rsid w:val="003E7E28"/>
    <w:rsid w:val="0046118D"/>
    <w:rsid w:val="004F67FF"/>
    <w:rsid w:val="00503F01"/>
    <w:rsid w:val="00505FE4"/>
    <w:rsid w:val="0052745F"/>
    <w:rsid w:val="00540932"/>
    <w:rsid w:val="005D20F7"/>
    <w:rsid w:val="006369D6"/>
    <w:rsid w:val="006C367C"/>
    <w:rsid w:val="0071226E"/>
    <w:rsid w:val="007435AD"/>
    <w:rsid w:val="007C5C83"/>
    <w:rsid w:val="007E1A5D"/>
    <w:rsid w:val="007E1E63"/>
    <w:rsid w:val="00811E9B"/>
    <w:rsid w:val="0084746A"/>
    <w:rsid w:val="00893430"/>
    <w:rsid w:val="008A2D5A"/>
    <w:rsid w:val="008E5953"/>
    <w:rsid w:val="008F3C92"/>
    <w:rsid w:val="00945475"/>
    <w:rsid w:val="00A0655B"/>
    <w:rsid w:val="00A277D9"/>
    <w:rsid w:val="00A4490B"/>
    <w:rsid w:val="00A91DF3"/>
    <w:rsid w:val="00B14C52"/>
    <w:rsid w:val="00B34A51"/>
    <w:rsid w:val="00D11207"/>
    <w:rsid w:val="00DB50E0"/>
    <w:rsid w:val="00E10767"/>
    <w:rsid w:val="00E703CD"/>
    <w:rsid w:val="00EC7349"/>
    <w:rsid w:val="00EF0F16"/>
    <w:rsid w:val="00F60F48"/>
    <w:rsid w:val="00FC30B7"/>
    <w:rsid w:val="05BC7999"/>
    <w:rsid w:val="1533622A"/>
    <w:rsid w:val="1F35352B"/>
    <w:rsid w:val="200098E6"/>
    <w:rsid w:val="21AB02EF"/>
    <w:rsid w:val="23929D65"/>
    <w:rsid w:val="2A5D4958"/>
    <w:rsid w:val="2C5FA310"/>
    <w:rsid w:val="3CA263F4"/>
    <w:rsid w:val="3D6611BA"/>
    <w:rsid w:val="41DC5EBC"/>
    <w:rsid w:val="4313149E"/>
    <w:rsid w:val="4CFA239B"/>
    <w:rsid w:val="542B7838"/>
    <w:rsid w:val="546A75C7"/>
    <w:rsid w:val="58E60DA7"/>
    <w:rsid w:val="5E63E0D1"/>
    <w:rsid w:val="5F3AE932"/>
    <w:rsid w:val="61D5D2EF"/>
    <w:rsid w:val="6A6DE6F3"/>
    <w:rsid w:val="6E4B0AE2"/>
    <w:rsid w:val="771CCEDB"/>
    <w:rsid w:val="7983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earnenglish.britishcouncil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4</TotalTime>
  <Pages>4</Pages>
  <Words>1022</Words>
  <Characters>6134</Characters>
  <Application>Microsoft Office Word</Application>
  <DocSecurity>0</DocSecurity>
  <Lines>51</Lines>
  <Paragraphs>14</Paragraphs>
  <ScaleCrop>false</ScaleCrop>
  <Company>Panstwowa Wyzsza Szkola Zawodowa w Elblagu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7</cp:revision>
  <cp:lastPrinted>2023-12-05T12:20:00Z</cp:lastPrinted>
  <dcterms:created xsi:type="dcterms:W3CDTF">2024-06-17T16:00:00Z</dcterms:created>
  <dcterms:modified xsi:type="dcterms:W3CDTF">2024-08-21T13:45:00Z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